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bottom w:val="single" w:sz="4" w:space="0" w:color="auto"/>
        </w:tblBorders>
        <w:tblCellMar>
          <w:top w:w="144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  <w:tblDescription w:val="Logo, Fatura numarası, Tarih, Son Kullanma Tarihi, Şirket Adı ve Sloganı, Adres, Telefon ve Faks numaraları ve E-posta adresi girilecek düzen tablosu"/>
      </w:tblPr>
      <w:tblGrid>
        <w:gridCol w:w="5682"/>
        <w:gridCol w:w="3920"/>
      </w:tblGrid>
      <w:tr w:rsidR="00B052A8" w:rsidRPr="00C827F8" w14:paraId="621D78A6" w14:textId="77777777" w:rsidTr="00D36630">
        <w:trPr>
          <w:trHeight w:val="668"/>
        </w:trPr>
        <w:tc>
          <w:tcPr>
            <w:tcW w:w="603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  <w:tcMar>
              <w:top w:w="0" w:type="dxa"/>
            </w:tcMar>
          </w:tcPr>
          <w:p w14:paraId="37FA63EF" w14:textId="2D05D99B" w:rsidR="009C5836" w:rsidRPr="00C827F8" w:rsidRDefault="009C307F" w:rsidP="00761383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noProof/>
              </w:rPr>
              <w:drawing>
                <wp:inline distT="0" distB="0" distL="0" distR="0" wp14:anchorId="5479D990" wp14:editId="1B295D2A">
                  <wp:extent cx="885825" cy="1145667"/>
                  <wp:effectExtent l="0" t="0" r="0" b="0"/>
                  <wp:docPr id="1" name="Resim 1" descr="metin, yazı tipi, simge, sembol, logo içeren bir resim&#10;&#10;Yapay zeka tarafından oluşturulan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metin, yazı tipi, simge, sembol, logo içeren bir resim&#10;&#10;Yapay zeka tarafından oluşturulan içerik yanlış olabilir.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624" cy="1150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</w:tcPr>
          <w:p w14:paraId="1BD8AACF" w14:textId="5D197070" w:rsidR="009C5836" w:rsidRPr="00C827F8" w:rsidRDefault="006F0C3A" w:rsidP="006F0C3A">
            <w:pPr>
              <w:pStyle w:val="Balk1"/>
              <w:rPr>
                <w:rFonts w:ascii="Times New Roman" w:hAnsi="Times New Roman"/>
              </w:rPr>
            </w:pPr>
            <w:r w:rsidRPr="003D27E2">
              <w:rPr>
                <w:rFonts w:ascii="Times New Roman" w:hAnsi="Times New Roman"/>
                <w:color w:val="FF0000"/>
              </w:rPr>
              <w:t>YAKLAŞIK</w:t>
            </w:r>
            <w:r w:rsidR="00B052A8" w:rsidRPr="00C827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FFC000"/>
              </w:rPr>
              <w:t>MALİYET</w:t>
            </w:r>
          </w:p>
        </w:tc>
      </w:tr>
      <w:tr w:rsidR="00B052A8" w:rsidRPr="00C827F8" w14:paraId="048A84B2" w14:textId="77777777" w:rsidTr="00D36630">
        <w:trPr>
          <w:trHeight w:val="558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</w:tcMar>
            <w:vAlign w:val="bottom"/>
          </w:tcPr>
          <w:sdt>
            <w:sdtPr>
              <w:rPr>
                <w:rFonts w:ascii="Times New Roman" w:hAnsi="Times New Roman"/>
              </w:rPr>
              <w:alias w:val="Şirketinizin adını girin:"/>
              <w:tag w:val="Şirketinizin adını girin:"/>
              <w:id w:val="963386319"/>
              <w:placeholder>
                <w:docPart w:val="EC2C4F25D10D4C459F7998B21568EA5A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Content>
              <w:p w14:paraId="1FAA7403" w14:textId="08B33E64" w:rsidR="009C5836" w:rsidRPr="00C827F8" w:rsidRDefault="009C307F" w:rsidP="009C5836">
                <w:pPr>
                  <w:pStyle w:val="Ad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</w:rPr>
                  <w:t>Galatasaray Üniversitesi</w:t>
                </w:r>
              </w:p>
            </w:sdtContent>
          </w:sdt>
          <w:p w14:paraId="69316CA8" w14:textId="2A203459" w:rsidR="009C5836" w:rsidRPr="00C827F8" w:rsidRDefault="009C307F" w:rsidP="00D36630">
            <w:pPr>
              <w:pStyle w:val="Slogan"/>
              <w:rPr>
                <w:rFonts w:ascii="Times New Roman" w:hAnsi="Times New Roman"/>
                <w:noProof/>
              </w:rPr>
            </w:pPr>
            <w:r w:rsidRPr="00C827F8">
              <w:rPr>
                <w:rFonts w:ascii="Times New Roman" w:hAnsi="Times New Roman"/>
                <w:noProof/>
              </w:rPr>
              <w:t>Yapı İşleri ve Teknik Daire Başkanlığına</w:t>
            </w:r>
          </w:p>
        </w:tc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25382" w14:textId="1244F6AD" w:rsidR="009C5836" w:rsidRPr="00C827F8" w:rsidRDefault="009C5836" w:rsidP="009C5836">
            <w:pPr>
              <w:pStyle w:val="TarihveSay"/>
              <w:rPr>
                <w:rFonts w:ascii="Times New Roman" w:hAnsi="Times New Roman"/>
              </w:rPr>
            </w:pPr>
          </w:p>
          <w:p w14:paraId="47EA59F9" w14:textId="0988FDF9" w:rsidR="009C5836" w:rsidRPr="00C827F8" w:rsidRDefault="00000000" w:rsidP="00D36630">
            <w:pPr>
              <w:pStyle w:val="TarihveSay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Tarih:"/>
                <w:tag w:val="Tarih:"/>
                <w:id w:val="-2048360737"/>
                <w:placeholder>
                  <w:docPart w:val="34C763DFD36B4FB68B9266461B884FC1"/>
                </w:placeholder>
                <w:temporary/>
                <w:showingPlcHdr/>
                <w15:appearance w15:val="hidden"/>
              </w:sdtPr>
              <w:sdtContent>
                <w:r w:rsidR="007501D0" w:rsidRPr="00C827F8">
                  <w:rPr>
                    <w:rFonts w:ascii="Times New Roman" w:hAnsi="Times New Roman"/>
                    <w:lang w:bidi="tr-TR"/>
                  </w:rPr>
                  <w:t>Tarih:</w:t>
                </w:r>
              </w:sdtContent>
            </w:sdt>
            <w:r w:rsidR="009C5836" w:rsidRPr="00C827F8">
              <w:rPr>
                <w:rFonts w:ascii="Times New Roman" w:hAnsi="Times New Roman"/>
                <w:lang w:bidi="tr-TR"/>
              </w:rPr>
              <w:t xml:space="preserve"> </w:t>
            </w:r>
            <w:r w:rsidR="009C307F" w:rsidRPr="00C827F8">
              <w:rPr>
                <w:rFonts w:ascii="Times New Roman" w:hAnsi="Times New Roman"/>
              </w:rPr>
              <w:t>…/…/…</w:t>
            </w:r>
          </w:p>
        </w:tc>
      </w:tr>
      <w:tr w:rsidR="00B052A8" w:rsidRPr="00C827F8" w14:paraId="757A6FA0" w14:textId="77777777" w:rsidTr="00D36630">
        <w:trPr>
          <w:trHeight w:val="513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974A1D1" w14:textId="77777777" w:rsidR="003A1E70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Çırağan Caddesi No:36, Ortaköy, Beşiktaş, İstanbul, 34349</w:t>
            </w:r>
          </w:p>
          <w:p w14:paraId="096FA6B0" w14:textId="5DAB0AB7" w:rsidR="009C307F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Tel: 0 212 2274480</w:t>
            </w:r>
          </w:p>
        </w:tc>
        <w:tc>
          <w:tcPr>
            <w:tcW w:w="4050" w:type="dxa"/>
            <w:tcBorders>
              <w:top w:val="nil"/>
              <w:bottom w:val="nil"/>
            </w:tcBorders>
            <w:tcMar>
              <w:bottom w:w="0" w:type="dxa"/>
            </w:tcMar>
          </w:tcPr>
          <w:p w14:paraId="1B5A6251" w14:textId="7452B9C4" w:rsidR="003A1E70" w:rsidRPr="00C827F8" w:rsidRDefault="00386F5F" w:rsidP="0035481F">
            <w:pPr>
              <w:pStyle w:val="SonKullanmaTarihi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 xml:space="preserve"> </w:t>
            </w:r>
          </w:p>
        </w:tc>
      </w:tr>
    </w:tbl>
    <w:p w14:paraId="751941C9" w14:textId="77777777" w:rsidR="008A3C48" w:rsidRPr="00C827F8" w:rsidRDefault="008A3C48" w:rsidP="00897D19">
      <w:pPr>
        <w:rPr>
          <w:rFonts w:ascii="Times New Roman" w:hAnsi="Times New Roman"/>
        </w:rPr>
      </w:pPr>
    </w:p>
    <w:p w14:paraId="7882375C" w14:textId="77777777" w:rsidR="008A3C48" w:rsidRPr="00C827F8" w:rsidRDefault="008A3C48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12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ya Satış elemanı adı, İş unvanı, Ödeme Koşulları ve Son Tarihi girin"/>
      </w:tblPr>
      <w:tblGrid>
        <w:gridCol w:w="10060"/>
      </w:tblGrid>
      <w:tr w:rsidR="00A953A8" w:rsidRPr="00C827F8" w14:paraId="632AD799" w14:textId="77777777" w:rsidTr="0050327F">
        <w:trPr>
          <w:cantSplit/>
          <w:trHeight w:val="288"/>
        </w:trPr>
        <w:tc>
          <w:tcPr>
            <w:tcW w:w="10060" w:type="dxa"/>
            <w:shd w:val="clear" w:color="auto" w:fill="DBE5F1" w:themeFill="accent1" w:themeFillTint="33"/>
            <w:vAlign w:val="center"/>
          </w:tcPr>
          <w:p w14:paraId="438F1524" w14:textId="524E945D" w:rsidR="00A953A8" w:rsidRPr="00C827F8" w:rsidRDefault="00A953A8" w:rsidP="008A3C48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işin adı</w:t>
            </w:r>
          </w:p>
        </w:tc>
      </w:tr>
      <w:tr w:rsidR="00A953A8" w:rsidRPr="00C827F8" w14:paraId="0547F44D" w14:textId="77777777" w:rsidTr="0050327F">
        <w:trPr>
          <w:cantSplit/>
          <w:trHeight w:val="288"/>
        </w:trPr>
        <w:tc>
          <w:tcPr>
            <w:tcW w:w="10060" w:type="dxa"/>
            <w:shd w:val="clear" w:color="auto" w:fill="auto"/>
            <w:vAlign w:val="center"/>
          </w:tcPr>
          <w:p w14:paraId="6A2E177D" w14:textId="6DC5BF21" w:rsidR="00A953A8" w:rsidRPr="002537EA" w:rsidRDefault="00803A57" w:rsidP="004702A2">
            <w:pPr>
              <w:pStyle w:val="Ortalanm"/>
              <w:rPr>
                <w:rFonts w:ascii="Times New Roman" w:hAnsi="Times New Roman"/>
                <w:b/>
                <w:bCs/>
              </w:rPr>
            </w:pPr>
            <w:r w:rsidRPr="00803A57">
              <w:rPr>
                <w:rFonts w:ascii="Times New Roman" w:hAnsi="Times New Roman"/>
                <w:b/>
                <w:bCs/>
              </w:rPr>
              <w:t xml:space="preserve">GALATASARAY ÜNİVERSİTESİ ve BAĞLI BİRİMLERİNDE MEVCUT KOMPANZASYON SİSTEMLERİ </w:t>
            </w:r>
            <w:r>
              <w:rPr>
                <w:rFonts w:ascii="Times New Roman" w:hAnsi="Times New Roman"/>
                <w:b/>
                <w:bCs/>
              </w:rPr>
              <w:t>YILLIK BAKIM ONARIM İŞİ</w:t>
            </w:r>
          </w:p>
        </w:tc>
      </w:tr>
    </w:tbl>
    <w:p w14:paraId="3473D1F0" w14:textId="77777777" w:rsidR="009C5836" w:rsidRPr="00C827F8" w:rsidRDefault="009C5836" w:rsidP="00897D19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nun sonuna Miktar, Açıklama, Birim Fiyatı, İndirim, tablo sütunlarındaki Satır Toplamı, Ara Toplam, Satış Vergisi ve Toplamı girin"/>
      </w:tblPr>
      <w:tblGrid>
        <w:gridCol w:w="592"/>
        <w:gridCol w:w="4790"/>
        <w:gridCol w:w="1417"/>
        <w:gridCol w:w="1418"/>
        <w:gridCol w:w="1843"/>
      </w:tblGrid>
      <w:tr w:rsidR="00B052A8" w:rsidRPr="00C827F8" w14:paraId="6AAE06D5" w14:textId="77777777" w:rsidTr="0050327F">
        <w:trPr>
          <w:cantSplit/>
          <w:trHeight w:val="288"/>
        </w:trPr>
        <w:tc>
          <w:tcPr>
            <w:tcW w:w="592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A49C538" w14:textId="25F9CB3B" w:rsidR="00B052A8" w:rsidRPr="00C827F8" w:rsidRDefault="00B052A8" w:rsidP="00723603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S.No</w:t>
            </w:r>
          </w:p>
        </w:tc>
        <w:sdt>
          <w:sdtPr>
            <w:rPr>
              <w:rFonts w:ascii="Times New Roman" w:hAnsi="Times New Roman"/>
            </w:rPr>
            <w:alias w:val="Açıklama:"/>
            <w:tag w:val="Açıklama:"/>
            <w:id w:val="-1848702004"/>
            <w:placeholder>
              <w:docPart w:val="7B77A02D7AE24381B9077E78449C95BC"/>
            </w:placeholder>
            <w:temporary/>
            <w:showingPlcHdr/>
            <w15:appearance w15:val="hidden"/>
          </w:sdtPr>
          <w:sdtContent>
            <w:tc>
              <w:tcPr>
                <w:tcW w:w="4790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5B1FD7CC" w14:textId="77777777" w:rsidR="00B052A8" w:rsidRPr="00C827F8" w:rsidRDefault="00B052A8" w:rsidP="00853BDD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açıklama</w:t>
                </w:r>
              </w:p>
            </w:tc>
          </w:sdtContent>
        </w:sdt>
        <w:tc>
          <w:tcPr>
            <w:tcW w:w="1417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8EF220E" w14:textId="70CB8D32" w:rsidR="00B052A8" w:rsidRPr="00C827F8" w:rsidRDefault="00B052A8" w:rsidP="00723603">
            <w:pPr>
              <w:pStyle w:val="StunBalklar"/>
              <w:rPr>
                <w:rFonts w:ascii="Times New Roman" w:hAnsi="Times New Roman"/>
                <w:lang w:bidi="tr-TR"/>
              </w:rPr>
            </w:pPr>
            <w:r w:rsidRPr="00C827F8">
              <w:rPr>
                <w:rFonts w:ascii="Times New Roman" w:hAnsi="Times New Roman"/>
                <w:lang w:bidi="tr-TR"/>
              </w:rPr>
              <w:t>Miktar</w:t>
            </w:r>
            <w:r w:rsidR="002537EA">
              <w:rPr>
                <w:rFonts w:ascii="Times New Roman" w:hAnsi="Times New Roman"/>
                <w:lang w:bidi="tr-TR"/>
              </w:rPr>
              <w:t xml:space="preserve"> (adet)</w:t>
            </w:r>
          </w:p>
        </w:tc>
        <w:sdt>
          <w:sdtPr>
            <w:rPr>
              <w:rFonts w:ascii="Times New Roman" w:hAnsi="Times New Roman"/>
            </w:rPr>
            <w:alias w:val="Birim fiyatı:"/>
            <w:tag w:val="Birim fiyatı:"/>
            <w:id w:val="551048563"/>
            <w:placeholder>
              <w:docPart w:val="3D3E313EB1D74663B9BD471755714572"/>
            </w:placeholder>
            <w:temporary/>
            <w:showingPlcHdr/>
            <w15:appearance w15:val="hidden"/>
          </w:sdtPr>
          <w:sdtContent>
            <w:tc>
              <w:tcPr>
                <w:tcW w:w="1418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6FA6A0DF" w14:textId="5AE687A8" w:rsidR="00B052A8" w:rsidRPr="00C827F8" w:rsidRDefault="00B052A8" w:rsidP="00723603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birim fiyatı</w:t>
                </w:r>
              </w:p>
            </w:tc>
          </w:sdtContent>
        </w:sdt>
        <w:tc>
          <w:tcPr>
            <w:tcW w:w="1843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66767D33" w14:textId="500D4F2B" w:rsidR="00B052A8" w:rsidRPr="00C827F8" w:rsidRDefault="00915106" w:rsidP="00723603">
            <w:pPr>
              <w:pStyle w:val="StunBalkla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toplam fiyatı</w:t>
            </w:r>
          </w:p>
        </w:tc>
      </w:tr>
      <w:tr w:rsidR="002537EA" w:rsidRPr="00C827F8" w14:paraId="3DEDF3BC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1491C81" w14:textId="57A50A84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CD755C1" w14:textId="5482B5BC" w:rsidR="002537EA" w:rsidRPr="00803A57" w:rsidRDefault="00803A57" w:rsidP="002537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Ortaköy Yerleşkesi- Deniz Tarafı-600 KVAR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5859058" w14:textId="3582D96B" w:rsidR="002537EA" w:rsidRPr="00803A57" w:rsidRDefault="00803A57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C01C599" w14:textId="68FA4DBF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B065B6A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6734B71B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3FB9A49" w14:textId="65F31BD6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65AA5E2" w14:textId="5A9E71D4" w:rsidR="002537EA" w:rsidRPr="00803A57" w:rsidRDefault="00803A57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</w:rPr>
              <w:t>Ortaköy Yerleşkesi- Kara Tarafı-425 KVAR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E9A8DE4" w14:textId="43BBD7FB" w:rsidR="002537EA" w:rsidRPr="00803A57" w:rsidRDefault="00803A57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A4245E8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B80CC92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2B886912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4AC4CD3" w14:textId="56A9184D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10BFD0A" w14:textId="1FA97A0C" w:rsidR="002537EA" w:rsidRPr="00803A57" w:rsidRDefault="00803A57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</w:rPr>
              <w:t>Ortaköy Yerleşkesi- Saray Binası -550 KVAR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3F73FEC" w14:textId="185985D0" w:rsidR="002537EA" w:rsidRPr="00803A57" w:rsidRDefault="00803A57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F5C3206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EF80299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4E97FCD8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F59E37C" w14:textId="3A7FDF5F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678E776" w14:textId="42E9C179" w:rsidR="002537EA" w:rsidRPr="00803A57" w:rsidRDefault="00803A57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Beyoğlu Yerleşkesi- Galatasaray Lisesi 1- 100 KVAR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754646C" w14:textId="1CB024A3" w:rsidR="002537EA" w:rsidRPr="00803A57" w:rsidRDefault="00803A57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B9D52CE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D7EA54C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3127C101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593F11D" w14:textId="3016252E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795CD16" w14:textId="6AC6D198" w:rsidR="002537EA" w:rsidRPr="00803A57" w:rsidRDefault="00803A57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Beyoğlu Yerleşkesi- Galatasaray Lisesi 2- 150 KVAR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8E9A007" w14:textId="68639985" w:rsidR="002537EA" w:rsidRPr="00803A57" w:rsidRDefault="00803A57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5AD20FC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DD7215D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0A38402A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C23225C" w14:textId="5C9D1C11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AEA0F3F" w14:textId="0070593D" w:rsidR="002537EA" w:rsidRPr="00803A57" w:rsidRDefault="00803A57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Beyoğlu Yerleşkesi- Müze- 100 KVAR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057A60D" w14:textId="711C1F12" w:rsidR="002537EA" w:rsidRPr="00803A57" w:rsidRDefault="00803A57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D8A031C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2A62077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18D380F8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ACA0245" w14:textId="124AA786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2C5CC30" w14:textId="686E6664" w:rsidR="002537EA" w:rsidRPr="00803A57" w:rsidRDefault="00803A57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Şişli Yerleşkesi- Galatasaray İlkokulu- 150 KVAR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19370CFB" w14:textId="6E5AEAD5" w:rsidR="002537EA" w:rsidRPr="00803A57" w:rsidRDefault="00803A57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FF9ADDB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88F9EFF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44B4434B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D77CFC8" w14:textId="55097002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86B1CA5" w14:textId="443A0B26" w:rsidR="002537EA" w:rsidRPr="00803A57" w:rsidRDefault="00803A57" w:rsidP="002537EA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Bahçeşehir Yerleşkesi- Galatasaray İlkokulu- 150 KVAR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4036E2D9" w14:textId="01CA882D" w:rsidR="002537EA" w:rsidRPr="00803A57" w:rsidRDefault="00803A57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4A970E2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35C3D9B" w14:textId="77777777" w:rsidR="002537EA" w:rsidRPr="00803A57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7BA0C128" w14:textId="77777777" w:rsidTr="0050327F">
        <w:trPr>
          <w:cantSplit/>
          <w:trHeight w:val="288"/>
        </w:trPr>
        <w:tc>
          <w:tcPr>
            <w:tcW w:w="5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295F" w14:textId="77777777" w:rsidR="002537EA" w:rsidRPr="00C827F8" w:rsidRDefault="002537EA" w:rsidP="002537EA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A4C3A7" w14:textId="77777777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C51C628" w14:textId="1552797D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genel TOPLAM (kdv hariç Türk Lirası)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82B9931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</w:tbl>
    <w:p w14:paraId="611F20AD" w14:textId="77777777" w:rsidR="00CB2E13" w:rsidRDefault="00CB2E13" w:rsidP="00207555">
      <w:pPr>
        <w:rPr>
          <w:rFonts w:ascii="Times New Roman" w:hAnsi="Times New Roman"/>
        </w:rPr>
      </w:pPr>
    </w:p>
    <w:p w14:paraId="7BA6F73E" w14:textId="77777777" w:rsidR="0096035B" w:rsidRDefault="0096035B" w:rsidP="00207555">
      <w:pPr>
        <w:rPr>
          <w:rFonts w:ascii="Times New Roman" w:hAnsi="Times New Roman"/>
        </w:rPr>
      </w:pPr>
    </w:p>
    <w:p w14:paraId="64548674" w14:textId="77777777" w:rsidR="0096035B" w:rsidRPr="00C827F8" w:rsidRDefault="0096035B" w:rsidP="00207555">
      <w:pPr>
        <w:rPr>
          <w:rFonts w:ascii="Times New Roman" w:hAnsi="Times New Roman"/>
        </w:rPr>
      </w:pPr>
    </w:p>
    <w:p w14:paraId="579C700C" w14:textId="626BF294" w:rsidR="00A953A8" w:rsidRPr="00C827F8" w:rsidRDefault="00A953A8" w:rsidP="00A953A8">
      <w:pPr>
        <w:rPr>
          <w:rFonts w:ascii="Times New Roman" w:hAnsi="Times New Roman"/>
        </w:rPr>
      </w:pPr>
      <w:r w:rsidRPr="00C827F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45F247" wp14:editId="2F486CFD">
                <wp:simplePos x="0" y="0"/>
                <wp:positionH relativeFrom="column">
                  <wp:posOffset>4192905</wp:posOffset>
                </wp:positionH>
                <wp:positionV relativeFrom="paragraph">
                  <wp:posOffset>18415</wp:posOffset>
                </wp:positionV>
                <wp:extent cx="2200275" cy="130492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3049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469F2F" id="Dikdörtgen 2" o:spid="_x0000_s1026" style="position:absolute;margin-left:330.15pt;margin-top:1.45pt;width:173.25pt;height:102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" fillcolor="white [3201]" strokecolor="#365f91 [2404]" strokeweight="1pt"/>
            </w:pict>
          </mc:Fallback>
        </mc:AlternateContent>
      </w:r>
    </w:p>
    <w:p w14:paraId="77B38FFC" w14:textId="4CC129B4" w:rsidR="00A953A8" w:rsidRPr="00C827F8" w:rsidRDefault="00E741F5" w:rsidP="00E741F5">
      <w:pPr>
        <w:tabs>
          <w:tab w:val="left" w:pos="7513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                                    </w:t>
      </w:r>
      <w:r w:rsidR="00B052A8" w:rsidRPr="00C827F8">
        <w:rPr>
          <w:rFonts w:ascii="Times New Roman" w:hAnsi="Times New Roman"/>
        </w:rPr>
        <w:t>Teklif</w:t>
      </w:r>
      <w:r w:rsidRPr="00C827F8">
        <w:rPr>
          <w:rFonts w:ascii="Times New Roman" w:hAnsi="Times New Roman"/>
        </w:rPr>
        <w:t xml:space="preserve"> Veren:</w:t>
      </w:r>
      <w:r w:rsidR="00A953A8" w:rsidRPr="00C827F8">
        <w:rPr>
          <w:rFonts w:ascii="Times New Roman" w:hAnsi="Times New Roman"/>
        </w:rPr>
        <w:tab/>
      </w:r>
      <w:r w:rsidR="0050327F">
        <w:rPr>
          <w:rFonts w:ascii="Times New Roman" w:hAnsi="Times New Roman"/>
        </w:rPr>
        <w:t xml:space="preserve">            </w:t>
      </w:r>
      <w:r w:rsidR="00A953A8" w:rsidRPr="00C827F8">
        <w:rPr>
          <w:rFonts w:ascii="Times New Roman" w:hAnsi="Times New Roman"/>
        </w:rPr>
        <w:t>Kaşe İmza</w:t>
      </w:r>
    </w:p>
    <w:p w14:paraId="0510FDE8" w14:textId="77777777" w:rsidR="007503C0" w:rsidRPr="00C827F8" w:rsidRDefault="00A953A8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</w:r>
      <w:r w:rsidR="00E741F5" w:rsidRPr="00C827F8">
        <w:rPr>
          <w:rFonts w:ascii="Times New Roman" w:hAnsi="Times New Roman"/>
        </w:rPr>
        <w:t xml:space="preserve">   </w:t>
      </w:r>
    </w:p>
    <w:p w14:paraId="42967B72" w14:textId="3AEA7861" w:rsidR="00A953A8" w:rsidRPr="00C827F8" w:rsidRDefault="00E741F5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</w:t>
      </w:r>
      <w:r w:rsidR="007503C0" w:rsidRPr="00C827F8">
        <w:rPr>
          <w:rFonts w:ascii="Times New Roman" w:hAnsi="Times New Roman"/>
        </w:rPr>
        <w:t xml:space="preserve">                                                </w:t>
      </w:r>
      <w:r w:rsidRPr="00C827F8">
        <w:rPr>
          <w:rFonts w:ascii="Times New Roman" w:hAnsi="Times New Roman"/>
        </w:rPr>
        <w:t>Telefon:</w:t>
      </w:r>
      <w:r w:rsidRPr="00C827F8">
        <w:rPr>
          <w:rFonts w:ascii="Times New Roman" w:hAnsi="Times New Roman"/>
        </w:rPr>
        <w:tab/>
      </w:r>
    </w:p>
    <w:p w14:paraId="4D93D6C5" w14:textId="77777777" w:rsidR="007503C0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  <w:t xml:space="preserve">   </w:t>
      </w:r>
    </w:p>
    <w:p w14:paraId="0D09CDEB" w14:textId="5018F322" w:rsidR="00A953A8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</w:t>
      </w:r>
      <w:r w:rsidR="007503C0" w:rsidRPr="00C827F8">
        <w:rPr>
          <w:rFonts w:ascii="Times New Roman" w:hAnsi="Times New Roman"/>
        </w:rPr>
        <w:t xml:space="preserve">                                               </w:t>
      </w:r>
      <w:r w:rsidRPr="00C827F8">
        <w:rPr>
          <w:rFonts w:ascii="Times New Roman" w:hAnsi="Times New Roman"/>
        </w:rPr>
        <w:t>Adres:</w:t>
      </w:r>
    </w:p>
    <w:p w14:paraId="655FA1D2" w14:textId="77777777" w:rsidR="00A953A8" w:rsidRPr="00C827F8" w:rsidRDefault="00A953A8" w:rsidP="00207555">
      <w:pPr>
        <w:rPr>
          <w:rFonts w:ascii="Times New Roman" w:hAnsi="Times New Roman"/>
        </w:rPr>
      </w:pPr>
    </w:p>
    <w:tbl>
      <w:tblPr>
        <w:tblW w:w="5197" w:type="pct"/>
        <w:tblLook w:val="0000" w:firstRow="0" w:lastRow="0" w:firstColumn="0" w:lastColumn="0" w:noHBand="0" w:noVBand="0"/>
        <w:tblDescription w:val="Teklifi hazırlayan kişinin adını, açıklamasını, kabul etmek için gereken İmzayı ve Teşekkür mesajını bu tabloya girin"/>
      </w:tblPr>
      <w:tblGrid>
        <w:gridCol w:w="9980"/>
      </w:tblGrid>
      <w:tr w:rsidR="00CA1CFC" w:rsidRPr="00C827F8" w14:paraId="69452702" w14:textId="77777777" w:rsidTr="0050327F">
        <w:trPr>
          <w:trHeight w:val="1585"/>
        </w:trPr>
        <w:tc>
          <w:tcPr>
            <w:tcW w:w="9981" w:type="dxa"/>
            <w:shd w:val="clear" w:color="auto" w:fill="auto"/>
            <w:tcMar>
              <w:top w:w="432" w:type="dxa"/>
              <w:left w:w="115" w:type="dxa"/>
              <w:bottom w:w="0" w:type="dxa"/>
              <w:right w:w="115" w:type="dxa"/>
            </w:tcMar>
            <w:vAlign w:val="center"/>
          </w:tcPr>
          <w:p w14:paraId="69BF419E" w14:textId="1BF3BE3A" w:rsidR="00CA1CFC" w:rsidRPr="00C827F8" w:rsidRDefault="00B052A8" w:rsidP="00215AFC">
            <w:pPr>
              <w:pStyle w:val="KkT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>Bu teklif yukarıda cins ve miktarları yazılı ürünlerin/hizmetlerin yaklaşık maliyetinin tespiti amacıyla verilmiştir. Sipariş verilmesi durumunda fatura kesilecek tutar tekrardan gözden geçirilecektir.</w:t>
            </w:r>
            <w:r w:rsidRPr="00C827F8">
              <w:rPr>
                <w:rFonts w:ascii="Times New Roman" w:hAnsi="Times New Roman"/>
              </w:rPr>
              <w:t xml:space="preserve"> </w:t>
            </w:r>
          </w:p>
        </w:tc>
      </w:tr>
      <w:tr w:rsidR="003A1E70" w:rsidRPr="00C827F8" w14:paraId="338F57B9" w14:textId="77777777" w:rsidTr="0050327F">
        <w:trPr>
          <w:trHeight w:val="516"/>
        </w:trPr>
        <w:tc>
          <w:tcPr>
            <w:tcW w:w="9981" w:type="dxa"/>
            <w:shd w:val="clear" w:color="auto" w:fill="auto"/>
            <w:tcMar>
              <w:top w:w="115" w:type="dxa"/>
              <w:left w:w="115" w:type="dxa"/>
              <w:bottom w:w="0" w:type="dxa"/>
              <w:right w:w="115" w:type="dxa"/>
            </w:tcMar>
            <w:vAlign w:val="center"/>
          </w:tcPr>
          <w:p w14:paraId="1CF6650D" w14:textId="77777777" w:rsidR="003A1E70" w:rsidRPr="00C827F8" w:rsidRDefault="00000000" w:rsidP="00727B08">
            <w:pPr>
              <w:pStyle w:val="Teekkrl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Bizimle çalıştığınız için teşekkür ederiz:"/>
                <w:tag w:val="Bizimle çalıştığınız için teşekkür ederiz:"/>
                <w:id w:val="-2100633283"/>
                <w:placeholder>
                  <w:docPart w:val="8138D4156D4B499D8E3AE93E4320CD56"/>
                </w:placeholder>
                <w:temporary/>
                <w:showingPlcHdr/>
                <w15:appearance w15:val="hidden"/>
              </w:sdtPr>
              <w:sdtContent>
                <w:r w:rsidR="00386F5F" w:rsidRPr="00C827F8">
                  <w:rPr>
                    <w:rFonts w:ascii="Times New Roman" w:hAnsi="Times New Roman"/>
                    <w:lang w:bidi="tr-TR"/>
                  </w:rPr>
                  <w:t>Bizimle çalıştığınız için teşekkür ederiz!</w:t>
                </w:r>
              </w:sdtContent>
            </w:sdt>
          </w:p>
        </w:tc>
      </w:tr>
    </w:tbl>
    <w:p w14:paraId="1D25304C" w14:textId="77777777" w:rsidR="00B764B8" w:rsidRPr="00C827F8" w:rsidRDefault="00B764B8" w:rsidP="003A1E70">
      <w:pPr>
        <w:rPr>
          <w:rFonts w:ascii="Times New Roman" w:hAnsi="Times New Roman"/>
        </w:rPr>
      </w:pPr>
    </w:p>
    <w:sectPr w:rsidR="00B764B8" w:rsidRPr="00C827F8" w:rsidSect="00D06DA4">
      <w:headerReference w:type="default" r:id="rId9"/>
      <w:footerReference w:type="default" r:id="rId10"/>
      <w:pgSz w:w="11906" w:h="16838" w:code="9"/>
      <w:pgMar w:top="720" w:right="1152" w:bottom="864" w:left="115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457A2" w14:textId="77777777" w:rsidR="004265CA" w:rsidRDefault="004265CA">
      <w:r>
        <w:separator/>
      </w:r>
    </w:p>
  </w:endnote>
  <w:endnote w:type="continuationSeparator" w:id="0">
    <w:p w14:paraId="065E75B4" w14:textId="77777777" w:rsidR="004265CA" w:rsidRDefault="00426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6080" w14:textId="77777777" w:rsidR="00FC55BD" w:rsidRDefault="00FC55BD">
    <w:pPr>
      <w:pStyle w:val="AltBilgi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0" allowOverlap="1" wp14:anchorId="179D7BA0" wp14:editId="0F9C5543">
              <wp:simplePos x="0" y="0"/>
              <wp:positionH relativeFrom="page">
                <wp:posOffset>628650</wp:posOffset>
              </wp:positionH>
              <wp:positionV relativeFrom="margin">
                <wp:posOffset>8467725</wp:posOffset>
              </wp:positionV>
              <wp:extent cx="6315075" cy="555625"/>
              <wp:effectExtent l="0" t="0" r="9525" b="15875"/>
              <wp:wrapNone/>
              <wp:docPr id="5" name="Grup 26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15075" cy="555625"/>
                        <a:chOff x="1066" y="14085"/>
                        <a:chExt cx="10081" cy="875"/>
                      </a:xfrm>
                    </wpg:grpSpPr>
                    <wps:wsp>
                      <wps:cNvPr id="7" name="Dikdörtgen 27" descr="Dikdörtgendeki mavi gradyan"/>
                      <wps:cNvSpPr>
                        <a:spLocks noChangeArrowheads="1"/>
                      </wps:cNvSpPr>
                      <wps:spPr bwMode="auto">
                        <a:xfrm>
                          <a:off x="1066" y="14085"/>
                          <a:ext cx="10081" cy="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atır 28" descr="Satır bağlayıcısı"/>
                      <wps:cNvCnPr>
                        <a:cxnSpLocks noChangeShapeType="1"/>
                      </wps:cNvCnPr>
                      <wps:spPr bwMode="auto">
                        <a:xfrm>
                          <a:off x="1080" y="14936"/>
                          <a:ext cx="10051" cy="7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F40B04" id="Grup 26" o:spid="_x0000_s1026" alt="Dikdörtgendeki mavi gradyan" style="position:absolute;margin-left:49.5pt;margin-top:666.75pt;width:497.25pt;height:43.75pt;z-index:-251657216;mso-position-horizontal-relative:page;mso-position-vertical-relative:margin" coordorigin="1066,14085" coordsize="10081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" o:allowincell="f">
              <v:rect id="Dikdörtgen 27" o:spid="_x0000_s1027" alt="Dikdörtgendeki mavi gradyan" style="position:absolute;left:1066;top:14085;width:10081;height: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" stroked="f">
                <v:fill color2="#b8cce4 [1300]" rotate="t" focus="100%" type="gradient"/>
              </v:rect>
              <v:line id="Satır 28" o:spid="_x0000_s1028" alt="Satır bağlayıcısı" style="position:absolute;visibility:visible;mso-wrap-style:square" from="1080,14936" to="11131,14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" strokecolor="#365f91 [2404]" strokeweight=".5pt"/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0FF80" w14:textId="77777777" w:rsidR="004265CA" w:rsidRDefault="004265CA">
      <w:r>
        <w:separator/>
      </w:r>
    </w:p>
  </w:footnote>
  <w:footnote w:type="continuationSeparator" w:id="0">
    <w:p w14:paraId="3FB5DD41" w14:textId="77777777" w:rsidR="004265CA" w:rsidRDefault="00426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C4AB" w14:textId="77777777" w:rsidR="00FC55BD" w:rsidRDefault="00FC55BD">
    <w:pPr>
      <w:pStyle w:val="stBilgi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23DDE24" wp14:editId="7A7FE5BD">
              <wp:simplePos x="0" y="0"/>
              <wp:positionH relativeFrom="margin">
                <wp:posOffset>-7620</wp:posOffset>
              </wp:positionH>
              <wp:positionV relativeFrom="margin">
                <wp:posOffset>9525</wp:posOffset>
              </wp:positionV>
              <wp:extent cx="6105525" cy="1242695"/>
              <wp:effectExtent l="0" t="0" r="9525" b="0"/>
              <wp:wrapNone/>
              <wp:docPr id="9" name="Dikdörtgen 13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05525" cy="124269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chemeClr val="accent1">
                              <a:lumMod val="40000"/>
                              <a:lumOff val="60000"/>
                            </a:schemeClr>
                          </a:gs>
                          <a:gs pos="100000">
                            <a:srgbClr val="FFFFFF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F80ED" id="Dikdörtgen 13" o:spid="_x0000_s1026" alt="Dikdörtgendeki mavi gradyan" style="position:absolute;margin-left:-.6pt;margin-top:.75pt;width:480.75pt;height:9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" o:allowincell="f" fillcolor="#b8cce4 [1300]" stroked="f">
              <v:fill rotate="t" focus="100%" type="gradient"/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563A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7D0AB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0A8D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CBA9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DCC21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DA95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92C4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3A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948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FA9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6018E3"/>
    <w:multiLevelType w:val="multilevel"/>
    <w:tmpl w:val="F132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574165">
    <w:abstractNumId w:val="10"/>
  </w:num>
  <w:num w:numId="2" w16cid:durableId="1993367231">
    <w:abstractNumId w:val="12"/>
  </w:num>
  <w:num w:numId="3" w16cid:durableId="1867598437">
    <w:abstractNumId w:val="9"/>
  </w:num>
  <w:num w:numId="4" w16cid:durableId="1357080401">
    <w:abstractNumId w:val="7"/>
  </w:num>
  <w:num w:numId="5" w16cid:durableId="286743666">
    <w:abstractNumId w:val="6"/>
  </w:num>
  <w:num w:numId="6" w16cid:durableId="1107122370">
    <w:abstractNumId w:val="5"/>
  </w:num>
  <w:num w:numId="7" w16cid:durableId="742337654">
    <w:abstractNumId w:val="4"/>
  </w:num>
  <w:num w:numId="8" w16cid:durableId="1746873915">
    <w:abstractNumId w:val="8"/>
  </w:num>
  <w:num w:numId="9" w16cid:durableId="2040427558">
    <w:abstractNumId w:val="3"/>
  </w:num>
  <w:num w:numId="10" w16cid:durableId="1014839861">
    <w:abstractNumId w:val="2"/>
  </w:num>
  <w:num w:numId="11" w16cid:durableId="1490292218">
    <w:abstractNumId w:val="1"/>
  </w:num>
  <w:num w:numId="12" w16cid:durableId="929853733">
    <w:abstractNumId w:val="0"/>
  </w:num>
  <w:num w:numId="13" w16cid:durableId="542328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2050">
      <o:colormru v:ext="edit" colors="#3b5e91,#c6d4e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07F"/>
    <w:rsid w:val="00002021"/>
    <w:rsid w:val="00012C15"/>
    <w:rsid w:val="00012DA5"/>
    <w:rsid w:val="00017A97"/>
    <w:rsid w:val="000226F2"/>
    <w:rsid w:val="000403E8"/>
    <w:rsid w:val="000417F9"/>
    <w:rsid w:val="00043699"/>
    <w:rsid w:val="00053C2C"/>
    <w:rsid w:val="00055E69"/>
    <w:rsid w:val="00056E24"/>
    <w:rsid w:val="000A6303"/>
    <w:rsid w:val="000A72A8"/>
    <w:rsid w:val="000C60AF"/>
    <w:rsid w:val="000D4D5F"/>
    <w:rsid w:val="000E447F"/>
    <w:rsid w:val="000E4F0B"/>
    <w:rsid w:val="000E592C"/>
    <w:rsid w:val="000F1D23"/>
    <w:rsid w:val="00107FE7"/>
    <w:rsid w:val="00116A09"/>
    <w:rsid w:val="0013542B"/>
    <w:rsid w:val="001538F2"/>
    <w:rsid w:val="00155445"/>
    <w:rsid w:val="0015744F"/>
    <w:rsid w:val="00165249"/>
    <w:rsid w:val="001724F6"/>
    <w:rsid w:val="00180611"/>
    <w:rsid w:val="001B2A81"/>
    <w:rsid w:val="001B5462"/>
    <w:rsid w:val="001B5F25"/>
    <w:rsid w:val="001D6696"/>
    <w:rsid w:val="001E3C2E"/>
    <w:rsid w:val="001F1EA7"/>
    <w:rsid w:val="0020532B"/>
    <w:rsid w:val="00205DD6"/>
    <w:rsid w:val="00207555"/>
    <w:rsid w:val="0021009B"/>
    <w:rsid w:val="00213FAA"/>
    <w:rsid w:val="00215AFC"/>
    <w:rsid w:val="00246484"/>
    <w:rsid w:val="00251C32"/>
    <w:rsid w:val="002537EA"/>
    <w:rsid w:val="00255B08"/>
    <w:rsid w:val="002C02C1"/>
    <w:rsid w:val="002F2D22"/>
    <w:rsid w:val="00326411"/>
    <w:rsid w:val="00341D54"/>
    <w:rsid w:val="003460D0"/>
    <w:rsid w:val="003465E2"/>
    <w:rsid w:val="0035481F"/>
    <w:rsid w:val="00360D3D"/>
    <w:rsid w:val="00370561"/>
    <w:rsid w:val="003756B5"/>
    <w:rsid w:val="00386F5F"/>
    <w:rsid w:val="00387E68"/>
    <w:rsid w:val="003A1E70"/>
    <w:rsid w:val="003B7E00"/>
    <w:rsid w:val="003C1229"/>
    <w:rsid w:val="003D27E2"/>
    <w:rsid w:val="003D6485"/>
    <w:rsid w:val="003E3D7F"/>
    <w:rsid w:val="003F03CA"/>
    <w:rsid w:val="00413CC1"/>
    <w:rsid w:val="00416A5B"/>
    <w:rsid w:val="004265CA"/>
    <w:rsid w:val="00436B94"/>
    <w:rsid w:val="004526C5"/>
    <w:rsid w:val="00465FC4"/>
    <w:rsid w:val="004702A2"/>
    <w:rsid w:val="00473FA7"/>
    <w:rsid w:val="004776DC"/>
    <w:rsid w:val="004801EC"/>
    <w:rsid w:val="004C1838"/>
    <w:rsid w:val="004D6D3B"/>
    <w:rsid w:val="004E3995"/>
    <w:rsid w:val="004E45BA"/>
    <w:rsid w:val="004E6870"/>
    <w:rsid w:val="004F3FB4"/>
    <w:rsid w:val="0050327F"/>
    <w:rsid w:val="00522EAB"/>
    <w:rsid w:val="00531C77"/>
    <w:rsid w:val="005404D4"/>
    <w:rsid w:val="00551108"/>
    <w:rsid w:val="00552F77"/>
    <w:rsid w:val="0058338F"/>
    <w:rsid w:val="00584C74"/>
    <w:rsid w:val="00584EBA"/>
    <w:rsid w:val="005A6D66"/>
    <w:rsid w:val="005B23AB"/>
    <w:rsid w:val="005B7ABD"/>
    <w:rsid w:val="005C1BF8"/>
    <w:rsid w:val="005D3422"/>
    <w:rsid w:val="006171BA"/>
    <w:rsid w:val="00640AAC"/>
    <w:rsid w:val="00647F33"/>
    <w:rsid w:val="0065596D"/>
    <w:rsid w:val="006872D9"/>
    <w:rsid w:val="0069475F"/>
    <w:rsid w:val="006A68E8"/>
    <w:rsid w:val="006C17F0"/>
    <w:rsid w:val="006C4528"/>
    <w:rsid w:val="006C6182"/>
    <w:rsid w:val="006D2782"/>
    <w:rsid w:val="006F0C3A"/>
    <w:rsid w:val="006F21A0"/>
    <w:rsid w:val="006F752E"/>
    <w:rsid w:val="0070161A"/>
    <w:rsid w:val="00703C78"/>
    <w:rsid w:val="00704EC2"/>
    <w:rsid w:val="0071543E"/>
    <w:rsid w:val="00723603"/>
    <w:rsid w:val="00727B08"/>
    <w:rsid w:val="0074437D"/>
    <w:rsid w:val="007501D0"/>
    <w:rsid w:val="007503C0"/>
    <w:rsid w:val="00751F2C"/>
    <w:rsid w:val="00761383"/>
    <w:rsid w:val="00763353"/>
    <w:rsid w:val="00763758"/>
    <w:rsid w:val="00787234"/>
    <w:rsid w:val="007A07D7"/>
    <w:rsid w:val="007A0C5E"/>
    <w:rsid w:val="007C1315"/>
    <w:rsid w:val="007C52B8"/>
    <w:rsid w:val="007C5A8E"/>
    <w:rsid w:val="007C7496"/>
    <w:rsid w:val="007D49EA"/>
    <w:rsid w:val="007F3D8D"/>
    <w:rsid w:val="007F4E44"/>
    <w:rsid w:val="00803A57"/>
    <w:rsid w:val="008044FF"/>
    <w:rsid w:val="0081446C"/>
    <w:rsid w:val="00824635"/>
    <w:rsid w:val="0083055F"/>
    <w:rsid w:val="0083102A"/>
    <w:rsid w:val="00853BDD"/>
    <w:rsid w:val="00870486"/>
    <w:rsid w:val="00897D19"/>
    <w:rsid w:val="008A1909"/>
    <w:rsid w:val="008A1A69"/>
    <w:rsid w:val="008A3C48"/>
    <w:rsid w:val="008A4FC8"/>
    <w:rsid w:val="008B549F"/>
    <w:rsid w:val="008C1DFD"/>
    <w:rsid w:val="008D63CA"/>
    <w:rsid w:val="008E6D99"/>
    <w:rsid w:val="008F7829"/>
    <w:rsid w:val="00902C12"/>
    <w:rsid w:val="00904F13"/>
    <w:rsid w:val="00915106"/>
    <w:rsid w:val="00923ED7"/>
    <w:rsid w:val="0093291A"/>
    <w:rsid w:val="0093568C"/>
    <w:rsid w:val="009463E1"/>
    <w:rsid w:val="009520ED"/>
    <w:rsid w:val="0096035B"/>
    <w:rsid w:val="0096064C"/>
    <w:rsid w:val="00961A6A"/>
    <w:rsid w:val="00966790"/>
    <w:rsid w:val="00970894"/>
    <w:rsid w:val="0098251A"/>
    <w:rsid w:val="009A07D8"/>
    <w:rsid w:val="009A1F18"/>
    <w:rsid w:val="009A6AF5"/>
    <w:rsid w:val="009C307F"/>
    <w:rsid w:val="009C5836"/>
    <w:rsid w:val="009C76FF"/>
    <w:rsid w:val="009E1965"/>
    <w:rsid w:val="009E6065"/>
    <w:rsid w:val="009E7724"/>
    <w:rsid w:val="00A10B6B"/>
    <w:rsid w:val="00A11DBF"/>
    <w:rsid w:val="00A1319C"/>
    <w:rsid w:val="00A4752F"/>
    <w:rsid w:val="00A57FAF"/>
    <w:rsid w:val="00A62877"/>
    <w:rsid w:val="00A67B29"/>
    <w:rsid w:val="00A71F71"/>
    <w:rsid w:val="00A74C60"/>
    <w:rsid w:val="00A801E5"/>
    <w:rsid w:val="00A953A8"/>
    <w:rsid w:val="00AB03C9"/>
    <w:rsid w:val="00B01242"/>
    <w:rsid w:val="00B052A8"/>
    <w:rsid w:val="00B06781"/>
    <w:rsid w:val="00B41D02"/>
    <w:rsid w:val="00B509E3"/>
    <w:rsid w:val="00B530A0"/>
    <w:rsid w:val="00B7167B"/>
    <w:rsid w:val="00B764B8"/>
    <w:rsid w:val="00B929D8"/>
    <w:rsid w:val="00B96B3F"/>
    <w:rsid w:val="00BA71B8"/>
    <w:rsid w:val="00BA7FA7"/>
    <w:rsid w:val="00BB2F4C"/>
    <w:rsid w:val="00BB4DAA"/>
    <w:rsid w:val="00BB763E"/>
    <w:rsid w:val="00BC5200"/>
    <w:rsid w:val="00BD0D4F"/>
    <w:rsid w:val="00BD7A44"/>
    <w:rsid w:val="00BE6A2B"/>
    <w:rsid w:val="00BF5558"/>
    <w:rsid w:val="00C1473F"/>
    <w:rsid w:val="00C22B70"/>
    <w:rsid w:val="00C23B15"/>
    <w:rsid w:val="00C276BE"/>
    <w:rsid w:val="00C32AE1"/>
    <w:rsid w:val="00C379F1"/>
    <w:rsid w:val="00C43BE7"/>
    <w:rsid w:val="00C52E4D"/>
    <w:rsid w:val="00C60CDF"/>
    <w:rsid w:val="00C66691"/>
    <w:rsid w:val="00C66AD0"/>
    <w:rsid w:val="00C74974"/>
    <w:rsid w:val="00C827F8"/>
    <w:rsid w:val="00CA1CFC"/>
    <w:rsid w:val="00CA3719"/>
    <w:rsid w:val="00CB2E13"/>
    <w:rsid w:val="00CB4CBD"/>
    <w:rsid w:val="00CF01AF"/>
    <w:rsid w:val="00CF31C9"/>
    <w:rsid w:val="00D06DA4"/>
    <w:rsid w:val="00D33CEA"/>
    <w:rsid w:val="00D36630"/>
    <w:rsid w:val="00D4146A"/>
    <w:rsid w:val="00D45E69"/>
    <w:rsid w:val="00D514A2"/>
    <w:rsid w:val="00D7042E"/>
    <w:rsid w:val="00D76A11"/>
    <w:rsid w:val="00D87572"/>
    <w:rsid w:val="00D8761E"/>
    <w:rsid w:val="00DA7FF6"/>
    <w:rsid w:val="00DB5FC9"/>
    <w:rsid w:val="00DC1152"/>
    <w:rsid w:val="00DE09CB"/>
    <w:rsid w:val="00DF7693"/>
    <w:rsid w:val="00E27198"/>
    <w:rsid w:val="00E3391B"/>
    <w:rsid w:val="00E358C1"/>
    <w:rsid w:val="00E371FA"/>
    <w:rsid w:val="00E42426"/>
    <w:rsid w:val="00E6107D"/>
    <w:rsid w:val="00E741F5"/>
    <w:rsid w:val="00E9764B"/>
    <w:rsid w:val="00ED4153"/>
    <w:rsid w:val="00EF58B4"/>
    <w:rsid w:val="00EF5FF8"/>
    <w:rsid w:val="00F11072"/>
    <w:rsid w:val="00F1292B"/>
    <w:rsid w:val="00F16242"/>
    <w:rsid w:val="00F52042"/>
    <w:rsid w:val="00F64BE0"/>
    <w:rsid w:val="00F70E38"/>
    <w:rsid w:val="00F9279E"/>
    <w:rsid w:val="00FB0F60"/>
    <w:rsid w:val="00FB1848"/>
    <w:rsid w:val="00FC55BD"/>
    <w:rsid w:val="00FC643D"/>
    <w:rsid w:val="00FD0114"/>
    <w:rsid w:val="00FD0E4D"/>
    <w:rsid w:val="00FE49C6"/>
    <w:rsid w:val="00FF5D7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3b5e91,#c6d4e8"/>
    </o:shapedefaults>
    <o:shapelayout v:ext="edit">
      <o:idmap v:ext="edit" data="2"/>
    </o:shapelayout>
  </w:shapeDefaults>
  <w:decimalSymbol w:val=","/>
  <w:listSeparator w:val=";"/>
  <w14:docId w14:val="144AA6D1"/>
  <w15:docId w15:val="{DC8093C4-5294-45A2-B3EE-1F4C202A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B08"/>
    <w:pPr>
      <w:spacing w:line="264" w:lineRule="auto"/>
    </w:pPr>
    <w:rPr>
      <w:rFonts w:asciiTheme="minorHAnsi" w:hAnsiTheme="minorHAnsi"/>
      <w:spacing w:val="4"/>
      <w:sz w:val="17"/>
      <w:szCs w:val="18"/>
    </w:rPr>
  </w:style>
  <w:style w:type="paragraph" w:styleId="Balk1">
    <w:name w:val="heading 1"/>
    <w:basedOn w:val="Normal"/>
    <w:next w:val="Normal"/>
    <w:uiPriority w:val="9"/>
    <w:qFormat/>
    <w:rsid w:val="00D36630"/>
    <w:pPr>
      <w:spacing w:line="240" w:lineRule="auto"/>
      <w:jc w:val="right"/>
      <w:outlineLvl w:val="0"/>
    </w:pPr>
    <w:rPr>
      <w:rFonts w:asciiTheme="majorHAnsi" w:hAnsiTheme="majorHAnsi"/>
      <w:b/>
      <w:color w:val="365F91" w:themeColor="accent1" w:themeShade="BF"/>
      <w:sz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6630"/>
    <w:pPr>
      <w:spacing w:before="20" w:line="240" w:lineRule="auto"/>
      <w:outlineLvl w:val="1"/>
    </w:pPr>
    <w:rPr>
      <w:rFonts w:asciiTheme="majorHAnsi" w:hAnsiTheme="majorHAnsi"/>
      <w:b/>
      <w:caps/>
      <w:sz w:val="15"/>
      <w:szCs w:val="16"/>
    </w:rPr>
  </w:style>
  <w:style w:type="paragraph" w:styleId="Balk3">
    <w:name w:val="heading 3"/>
    <w:basedOn w:val="Normal"/>
    <w:next w:val="Normal"/>
    <w:uiPriority w:val="9"/>
    <w:semiHidden/>
    <w:unhideWhenUsed/>
    <w:rsid w:val="00A71F71"/>
    <w:pPr>
      <w:outlineLvl w:val="2"/>
    </w:pPr>
    <w:rPr>
      <w:i/>
      <w:sz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548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548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548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548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548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16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548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16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35481F"/>
    <w:rPr>
      <w:rFonts w:asciiTheme="majorHAnsi" w:hAnsiTheme="majorHAnsi"/>
      <w:b/>
      <w:caps/>
      <w:spacing w:val="4"/>
      <w:sz w:val="15"/>
      <w:szCs w:val="16"/>
    </w:rPr>
  </w:style>
  <w:style w:type="paragraph" w:styleId="BalonMetni">
    <w:name w:val="Balloon Text"/>
    <w:basedOn w:val="Normal"/>
    <w:uiPriority w:val="99"/>
    <w:semiHidden/>
    <w:rsid w:val="001E3C2E"/>
    <w:rPr>
      <w:rFonts w:ascii="Tahoma" w:hAnsi="Tahoma" w:cs="Tahoma"/>
      <w:sz w:val="16"/>
      <w:szCs w:val="16"/>
    </w:rPr>
  </w:style>
  <w:style w:type="paragraph" w:customStyle="1" w:styleId="TarihveSay">
    <w:name w:val="Tarih ve Sayı"/>
    <w:basedOn w:val="Normal"/>
    <w:link w:val="TarihveSayKrktKrkt"/>
    <w:uiPriority w:val="2"/>
    <w:qFormat/>
    <w:rsid w:val="00AB03C9"/>
    <w:pPr>
      <w:jc w:val="right"/>
    </w:pPr>
    <w:rPr>
      <w:caps/>
      <w:sz w:val="16"/>
      <w:szCs w:val="16"/>
    </w:rPr>
  </w:style>
  <w:style w:type="character" w:customStyle="1" w:styleId="TarihveSayKrktKrkt">
    <w:name w:val="Tarih ve Sayı Krkt Krkt"/>
    <w:basedOn w:val="VarsaylanParagrafYazTipi"/>
    <w:link w:val="TarihveSay"/>
    <w:uiPriority w:val="2"/>
    <w:rsid w:val="0035481F"/>
    <w:rPr>
      <w:rFonts w:asciiTheme="minorHAnsi" w:hAnsiTheme="minorHAnsi"/>
      <w:caps/>
      <w:spacing w:val="4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rsid w:val="006D2782"/>
    <w:rPr>
      <w:sz w:val="16"/>
      <w:szCs w:val="16"/>
    </w:rPr>
  </w:style>
  <w:style w:type="paragraph" w:styleId="AklamaMetni">
    <w:name w:val="annotation text"/>
    <w:basedOn w:val="Normal"/>
    <w:uiPriority w:val="99"/>
    <w:semiHidden/>
    <w:rsid w:val="006D2782"/>
    <w:rPr>
      <w:sz w:val="20"/>
      <w:szCs w:val="20"/>
    </w:rPr>
  </w:style>
  <w:style w:type="paragraph" w:styleId="AklamaKonusu">
    <w:name w:val="annotation subject"/>
    <w:basedOn w:val="AklamaMetni"/>
    <w:next w:val="AklamaMetni"/>
    <w:uiPriority w:val="99"/>
    <w:semiHidden/>
    <w:rsid w:val="006D2782"/>
    <w:rPr>
      <w:b/>
      <w:bCs/>
    </w:rPr>
  </w:style>
  <w:style w:type="paragraph" w:customStyle="1" w:styleId="Ad">
    <w:name w:val="Ad"/>
    <w:basedOn w:val="Normal"/>
    <w:uiPriority w:val="1"/>
    <w:qFormat/>
    <w:rsid w:val="009C5836"/>
    <w:pPr>
      <w:spacing w:line="240" w:lineRule="auto"/>
    </w:pPr>
    <w:rPr>
      <w:b/>
      <w:sz w:val="24"/>
    </w:rPr>
  </w:style>
  <w:style w:type="paragraph" w:customStyle="1" w:styleId="Slogan">
    <w:name w:val="Slogan"/>
    <w:basedOn w:val="Normal"/>
    <w:qFormat/>
    <w:rsid w:val="00D36630"/>
    <w:pPr>
      <w:spacing w:before="60" w:line="240" w:lineRule="auto"/>
    </w:pPr>
    <w:rPr>
      <w:i/>
      <w:sz w:val="15"/>
    </w:rPr>
  </w:style>
  <w:style w:type="paragraph" w:customStyle="1" w:styleId="Tutar">
    <w:name w:val="Tutar"/>
    <w:basedOn w:val="Normal"/>
    <w:uiPriority w:val="2"/>
    <w:qFormat/>
    <w:rsid w:val="00723603"/>
    <w:pPr>
      <w:jc w:val="right"/>
    </w:pPr>
    <w:rPr>
      <w:szCs w:val="20"/>
    </w:rPr>
  </w:style>
  <w:style w:type="paragraph" w:customStyle="1" w:styleId="Teekkrler">
    <w:name w:val="Teşekkürler"/>
    <w:basedOn w:val="Normal"/>
    <w:qFormat/>
    <w:rsid w:val="00D36630"/>
    <w:pPr>
      <w:jc w:val="center"/>
    </w:pPr>
    <w:rPr>
      <w:b/>
      <w:caps/>
      <w:sz w:val="19"/>
    </w:rPr>
  </w:style>
  <w:style w:type="paragraph" w:customStyle="1" w:styleId="StunBalklar">
    <w:name w:val="Sütun Başlıkları"/>
    <w:basedOn w:val="Normal"/>
    <w:uiPriority w:val="2"/>
    <w:qFormat/>
    <w:rsid w:val="00D36630"/>
    <w:pPr>
      <w:jc w:val="center"/>
    </w:pPr>
    <w:rPr>
      <w:rFonts w:asciiTheme="majorHAnsi" w:hAnsiTheme="majorHAnsi"/>
      <w:b/>
      <w:caps/>
      <w:sz w:val="15"/>
    </w:rPr>
  </w:style>
  <w:style w:type="paragraph" w:customStyle="1" w:styleId="Ortalanm">
    <w:name w:val="Ortalanmış"/>
    <w:basedOn w:val="Normal"/>
    <w:uiPriority w:val="2"/>
    <w:qFormat/>
    <w:rsid w:val="00056E24"/>
    <w:pPr>
      <w:spacing w:line="240" w:lineRule="auto"/>
      <w:jc w:val="center"/>
    </w:pPr>
  </w:style>
  <w:style w:type="paragraph" w:customStyle="1" w:styleId="Etiketler">
    <w:name w:val="Etiketler"/>
    <w:basedOn w:val="Balk2"/>
    <w:uiPriority w:val="3"/>
    <w:qFormat/>
    <w:rsid w:val="003756B5"/>
    <w:pPr>
      <w:jc w:val="right"/>
    </w:pPr>
  </w:style>
  <w:style w:type="paragraph" w:customStyle="1" w:styleId="SonKullanmaTarihi">
    <w:name w:val="Son Kullanma Tarihi"/>
    <w:basedOn w:val="TarihveSay"/>
    <w:link w:val="SonKullanmaTarihiKrktKrkt"/>
    <w:uiPriority w:val="2"/>
    <w:qFormat/>
    <w:rsid w:val="00D36630"/>
    <w:rPr>
      <w:b/>
    </w:rPr>
  </w:style>
  <w:style w:type="character" w:customStyle="1" w:styleId="SonKullanmaTarihiKrktKrkt">
    <w:name w:val="Son Kullanma Tarihi Krkt Krkt"/>
    <w:basedOn w:val="TarihveSayKrktKrkt"/>
    <w:link w:val="SonKullanmaTarihi"/>
    <w:uiPriority w:val="2"/>
    <w:rsid w:val="0035481F"/>
    <w:rPr>
      <w:rFonts w:asciiTheme="minorHAnsi" w:hAnsiTheme="minorHAnsi"/>
      <w:b/>
      <w:caps/>
      <w:spacing w:val="4"/>
      <w:sz w:val="16"/>
      <w:szCs w:val="16"/>
    </w:rPr>
  </w:style>
  <w:style w:type="paragraph" w:customStyle="1" w:styleId="KkTr">
    <w:name w:val="Küçük Tür"/>
    <w:basedOn w:val="Normal"/>
    <w:link w:val="KkTrKrkt"/>
    <w:qFormat/>
    <w:rsid w:val="00D36630"/>
    <w:pPr>
      <w:tabs>
        <w:tab w:val="right" w:leader="underscore" w:pos="10080"/>
      </w:tabs>
    </w:pPr>
    <w:rPr>
      <w:sz w:val="15"/>
    </w:rPr>
  </w:style>
  <w:style w:type="character" w:customStyle="1" w:styleId="KkTrKrkt">
    <w:name w:val="Küçük Tür Krkt"/>
    <w:basedOn w:val="VarsaylanParagrafYazTipi"/>
    <w:link w:val="KkTr"/>
    <w:rsid w:val="00D36630"/>
    <w:rPr>
      <w:rFonts w:asciiTheme="minorHAnsi" w:hAnsiTheme="minorHAnsi"/>
      <w:spacing w:val="4"/>
      <w:sz w:val="15"/>
      <w:szCs w:val="18"/>
    </w:rPr>
  </w:style>
  <w:style w:type="character" w:styleId="YerTutucuMetni">
    <w:name w:val="Placeholder Text"/>
    <w:basedOn w:val="VarsaylanParagrafYazTipi"/>
    <w:uiPriority w:val="99"/>
    <w:semiHidden/>
    <w:rsid w:val="00D3663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bekMetni">
    <w:name w:val="Block Text"/>
    <w:basedOn w:val="Normal"/>
    <w:uiPriority w:val="99"/>
    <w:semiHidden/>
    <w:unhideWhenUsed/>
    <w:rsid w:val="0035481F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5481F"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 w:val="17"/>
      <w:szCs w:val="1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5481F"/>
    <w:rPr>
      <w:rFonts w:asciiTheme="majorHAnsi" w:eastAsiaTheme="majorEastAsia" w:hAnsiTheme="majorHAnsi" w:cstheme="majorBidi"/>
      <w:color w:val="365F91" w:themeColor="accent1" w:themeShade="BF"/>
      <w:spacing w:val="4"/>
      <w:sz w:val="17"/>
      <w:szCs w:val="1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5481F"/>
    <w:rPr>
      <w:rFonts w:asciiTheme="majorHAnsi" w:eastAsiaTheme="majorEastAsia" w:hAnsiTheme="majorHAnsi" w:cstheme="majorBidi"/>
      <w:color w:val="243F60" w:themeColor="accent1" w:themeShade="7F"/>
      <w:spacing w:val="4"/>
      <w:sz w:val="17"/>
      <w:szCs w:val="18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5481F"/>
    <w:rPr>
      <w:rFonts w:asciiTheme="majorHAnsi" w:eastAsiaTheme="majorEastAsia" w:hAnsiTheme="majorHAnsi" w:cstheme="majorBidi"/>
      <w:i/>
      <w:iCs/>
      <w:color w:val="243F60" w:themeColor="accent1" w:themeShade="7F"/>
      <w:spacing w:val="4"/>
      <w:sz w:val="17"/>
      <w:szCs w:val="18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5481F"/>
    <w:rPr>
      <w:rFonts w:asciiTheme="majorHAnsi" w:eastAsiaTheme="majorEastAsia" w:hAnsiTheme="majorHAnsi" w:cstheme="majorBidi"/>
      <w:color w:val="272727" w:themeColor="text1" w:themeTint="D8"/>
      <w:spacing w:val="4"/>
      <w:sz w:val="16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5481F"/>
    <w:rPr>
      <w:rFonts w:asciiTheme="majorHAnsi" w:eastAsiaTheme="majorEastAsia" w:hAnsiTheme="majorHAnsi" w:cstheme="majorBidi"/>
      <w:i/>
      <w:iCs/>
      <w:color w:val="272727" w:themeColor="text1" w:themeTint="D8"/>
      <w:spacing w:val="4"/>
      <w:sz w:val="16"/>
      <w:szCs w:val="21"/>
    </w:rPr>
  </w:style>
  <w:style w:type="character" w:styleId="Kpr">
    <w:name w:val="Hyperlink"/>
    <w:basedOn w:val="VarsaylanParagrafYazTipi"/>
    <w:semiHidden/>
    <w:unhideWhenUsed/>
    <w:rsid w:val="0035481F"/>
    <w:rPr>
      <w:color w:val="17365D" w:themeColor="text2" w:themeShade="BF"/>
      <w:u w:val="single"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35481F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35481F"/>
    <w:pPr>
      <w:pBdr>
        <w:top w:val="single" w:sz="4" w:space="10" w:color="1F497D" w:themeColor="text2"/>
        <w:bottom w:val="single" w:sz="4" w:space="10" w:color="1F497D" w:themeColor="text2"/>
      </w:pBdr>
      <w:spacing w:before="360" w:after="360"/>
      <w:ind w:left="864" w:right="864"/>
      <w:jc w:val="center"/>
    </w:pPr>
    <w:rPr>
      <w:i/>
      <w:iCs/>
      <w:color w:val="1F497D" w:themeColor="text2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35481F"/>
    <w:rPr>
      <w:rFonts w:asciiTheme="minorHAnsi" w:hAnsiTheme="minorHAnsi"/>
      <w:i/>
      <w:iCs/>
      <w:color w:val="1F497D" w:themeColor="text2"/>
      <w:spacing w:val="4"/>
      <w:sz w:val="17"/>
      <w:szCs w:val="18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5481F"/>
    <w:rPr>
      <w:color w:val="595959" w:themeColor="text1" w:themeTint="A6"/>
      <w:shd w:val="clear" w:color="auto" w:fill="E6E6E6"/>
    </w:rPr>
  </w:style>
  <w:style w:type="character" w:styleId="Vurgu">
    <w:name w:val="Emphasis"/>
    <w:basedOn w:val="VarsaylanParagrafYazTipi"/>
    <w:uiPriority w:val="99"/>
    <w:unhideWhenUsed/>
    <w:qFormat/>
    <w:rsid w:val="00255B08"/>
    <w:rPr>
      <w:iCs/>
      <w:color w:val="595959" w:themeColor="text1" w:themeTint="A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1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olukbasi\AppData\Roaming\Microsoft\Templates\Hizmet%20teklifi%20(Mavi%20Gradyan%20tasar&#305;m&#305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2C4F25D10D4C459F7998B21568EA5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EA5B1A-1F0E-42F6-B3DE-B3CFDF375229}"/>
      </w:docPartPr>
      <w:docPartBody>
        <w:p w:rsidR="0081631C" w:rsidRDefault="008B6606">
          <w:pPr>
            <w:pStyle w:val="EC2C4F25D10D4C459F7998B21568EA5A"/>
          </w:pPr>
          <w:r>
            <w:rPr>
              <w:lang w:bidi="tr-TR"/>
            </w:rPr>
            <w:t>Şirket Adı</w:t>
          </w:r>
        </w:p>
      </w:docPartBody>
    </w:docPart>
    <w:docPart>
      <w:docPartPr>
        <w:name w:val="34C763DFD36B4FB68B9266461B884FC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CA50741-7493-4C7C-B3C3-81984C4513C1}"/>
      </w:docPartPr>
      <w:docPartBody>
        <w:p w:rsidR="0081631C" w:rsidRDefault="008B6606">
          <w:pPr>
            <w:pStyle w:val="34C763DFD36B4FB68B9266461B884FC1"/>
          </w:pPr>
          <w:r>
            <w:rPr>
              <w:lang w:bidi="tr-TR"/>
            </w:rPr>
            <w:t>Tarih:</w:t>
          </w:r>
        </w:p>
      </w:docPartBody>
    </w:docPart>
    <w:docPart>
      <w:docPartPr>
        <w:name w:val="8138D4156D4B499D8E3AE93E4320CD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451918E-AA28-47AD-854D-9CFC76B5C9B2}"/>
      </w:docPartPr>
      <w:docPartBody>
        <w:p w:rsidR="0081631C" w:rsidRDefault="008B6606">
          <w:pPr>
            <w:pStyle w:val="8138D4156D4B499D8E3AE93E4320CD56"/>
          </w:pPr>
          <w:r w:rsidRPr="0015744F">
            <w:rPr>
              <w:lang w:bidi="tr-TR"/>
            </w:rPr>
            <w:t>Bizimle çalıştığınız için teşekkür ederiz!</w:t>
          </w:r>
        </w:p>
      </w:docPartBody>
    </w:docPart>
    <w:docPart>
      <w:docPartPr>
        <w:name w:val="7B77A02D7AE24381B9077E78449C95B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C024DE5-060C-433F-AD6A-339A6AB2C770}"/>
      </w:docPartPr>
      <w:docPartBody>
        <w:p w:rsidR="0081631C" w:rsidRDefault="0045518E" w:rsidP="0045518E">
          <w:pPr>
            <w:pStyle w:val="7B77A02D7AE24381B9077E78449C95BC"/>
          </w:pPr>
          <w:r>
            <w:rPr>
              <w:lang w:bidi="tr-TR"/>
            </w:rPr>
            <w:t>açıklama</w:t>
          </w:r>
        </w:p>
      </w:docPartBody>
    </w:docPart>
    <w:docPart>
      <w:docPartPr>
        <w:name w:val="3D3E313EB1D74663B9BD47175571457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B828AFE-F0D5-4E52-AD94-6C6EBCF69037}"/>
      </w:docPartPr>
      <w:docPartBody>
        <w:p w:rsidR="0081631C" w:rsidRDefault="0045518E" w:rsidP="0045518E">
          <w:pPr>
            <w:pStyle w:val="3D3E313EB1D74663B9BD471755714572"/>
          </w:pPr>
          <w:r>
            <w:rPr>
              <w:lang w:bidi="tr-TR"/>
            </w:rPr>
            <w:t>birim fiyatı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8E"/>
    <w:rsid w:val="00027703"/>
    <w:rsid w:val="00053C2C"/>
    <w:rsid w:val="0013542B"/>
    <w:rsid w:val="0045518E"/>
    <w:rsid w:val="00465FC4"/>
    <w:rsid w:val="0052000E"/>
    <w:rsid w:val="005B23AB"/>
    <w:rsid w:val="0081631C"/>
    <w:rsid w:val="0083055F"/>
    <w:rsid w:val="0083141E"/>
    <w:rsid w:val="008B6606"/>
    <w:rsid w:val="00914F0E"/>
    <w:rsid w:val="00923B82"/>
    <w:rsid w:val="0096064C"/>
    <w:rsid w:val="00A1410C"/>
    <w:rsid w:val="00AB0E75"/>
    <w:rsid w:val="00B41D02"/>
    <w:rsid w:val="00CF31C9"/>
    <w:rsid w:val="00DA7FF6"/>
    <w:rsid w:val="00E3391B"/>
    <w:rsid w:val="00EF5FF8"/>
    <w:rsid w:val="00FA4CCF"/>
    <w:rsid w:val="00FB0F60"/>
    <w:rsid w:val="00FD6A87"/>
    <w:rsid w:val="00FE49C6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C2C4F25D10D4C459F7998B21568EA5A">
    <w:name w:val="EC2C4F25D10D4C459F7998B21568EA5A"/>
  </w:style>
  <w:style w:type="paragraph" w:customStyle="1" w:styleId="34C763DFD36B4FB68B9266461B884FC1">
    <w:name w:val="34C763DFD36B4FB68B9266461B884FC1"/>
  </w:style>
  <w:style w:type="character" w:styleId="Vurgu">
    <w:name w:val="Emphasis"/>
    <w:basedOn w:val="VarsaylanParagrafYazTipi"/>
    <w:uiPriority w:val="99"/>
    <w:unhideWhenUsed/>
    <w:qFormat/>
    <w:rPr>
      <w:iCs/>
      <w:color w:val="595959" w:themeColor="text1" w:themeTint="A6"/>
    </w:rPr>
  </w:style>
  <w:style w:type="paragraph" w:customStyle="1" w:styleId="8138D4156D4B499D8E3AE93E4320CD56">
    <w:name w:val="8138D4156D4B499D8E3AE93E4320CD56"/>
  </w:style>
  <w:style w:type="paragraph" w:customStyle="1" w:styleId="7B77A02D7AE24381B9077E78449C95BC">
    <w:name w:val="7B77A02D7AE24381B9077E78449C95BC"/>
    <w:rsid w:val="0045518E"/>
  </w:style>
  <w:style w:type="paragraph" w:customStyle="1" w:styleId="3D3E313EB1D74663B9BD471755714572">
    <w:name w:val="3D3E313EB1D74663B9BD471755714572"/>
    <w:rsid w:val="004551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E694E-D01F-41C3-9349-16EC43BD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Hizmet teklifi (Mavi Gradyan tasarımı)</Template>
  <TotalTime>6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Galatasaray Üniversitesi</dc:subject>
  <dc:creator>Ferhat Bolukbasi</dc:creator>
  <cp:lastModifiedBy>Ümit  BATI</cp:lastModifiedBy>
  <cp:revision>3</cp:revision>
  <cp:lastPrinted>2025-07-09T11:11:00Z</cp:lastPrinted>
  <dcterms:created xsi:type="dcterms:W3CDTF">2026-03-10T08:06:00Z</dcterms:created>
  <dcterms:modified xsi:type="dcterms:W3CDTF">2026-03-10T08:22:00Z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TC011294621033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